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4A3E8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MESHETON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A70B85A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15D0999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945EF34" w14:textId="77777777" w:rsidR="003335A0" w:rsidRDefault="003335A0" w:rsidP="003335A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Shropshire, except the town of </w:t>
      </w:r>
    </w:p>
    <w:p w14:paraId="5AF64F58" w14:textId="77777777" w:rsidR="003335A0" w:rsidRDefault="003335A0" w:rsidP="003335A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Shrewsbury, the moiety of the taxes of a fifteenth and a tenth which were granted to the King at the last Parliament.</w:t>
      </w:r>
    </w:p>
    <w:p w14:paraId="364EB850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0501AAA2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BFBCCF7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5F2D779" w14:textId="77777777" w:rsidR="003335A0" w:rsidRDefault="003335A0" w:rsidP="003335A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1D0440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B683A" w14:textId="77777777" w:rsidR="003335A0" w:rsidRDefault="003335A0" w:rsidP="009139A6">
      <w:r>
        <w:separator/>
      </w:r>
    </w:p>
  </w:endnote>
  <w:endnote w:type="continuationSeparator" w:id="0">
    <w:p w14:paraId="4426C57C" w14:textId="77777777" w:rsidR="003335A0" w:rsidRDefault="003335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17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22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F1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83CF5" w14:textId="77777777" w:rsidR="003335A0" w:rsidRDefault="003335A0" w:rsidP="009139A6">
      <w:r>
        <w:separator/>
      </w:r>
    </w:p>
  </w:footnote>
  <w:footnote w:type="continuationSeparator" w:id="0">
    <w:p w14:paraId="55771FD1" w14:textId="77777777" w:rsidR="003335A0" w:rsidRDefault="003335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61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6D6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EA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A0"/>
    <w:rsid w:val="000666E0"/>
    <w:rsid w:val="002510B7"/>
    <w:rsid w:val="00270799"/>
    <w:rsid w:val="003335A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04A16"/>
  <w15:chartTrackingRefBased/>
  <w15:docId w15:val="{E6590CFA-A80E-4CC5-BB49-226DD682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5A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2024-04-24T10:02:00Z</dcterms:created>
  <dcterms:modified xsi:type="dcterms:W3CDTF">2024-04-24T10:03:00Z</dcterms:modified>
</cp:coreProperties>
</file>